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346C9" w:rsidRPr="003346C9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Πράσινη ποδιά</w:t>
            </w:r>
            <w:bookmarkEnd w:id="0"/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μιας χρήσης</w:t>
            </w:r>
          </w:p>
        </w:tc>
      </w:tr>
      <w:tr w:rsidR="003346C9" w:rsidRPr="003346C9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3346C9" w:rsidRPr="003346C9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3346C9" w:rsidRPr="003346C9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346C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346C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3346C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3346C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3346C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346C9" w:rsidRPr="003346C9" w:rsidTr="0029627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Πράσινη ποδιά μιας χρήσης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346C9" w:rsidRPr="003346C9" w:rsidTr="0029627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346C9" w:rsidRPr="003346C9" w:rsidRDefault="003346C9" w:rsidP="003346C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346C9" w:rsidRPr="003346C9" w:rsidRDefault="003346C9" w:rsidP="003346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 w:eastAsia="zh-CN"/>
              </w:rPr>
            </w:pPr>
            <w:r w:rsidRPr="003346C9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135 </w:t>
            </w:r>
            <w:r w:rsidRPr="003346C9">
              <w:rPr>
                <w:rFonts w:ascii="Calibri" w:hAnsi="Calibri" w:cs="Calibri"/>
                <w:color w:val="000000"/>
                <w:sz w:val="22"/>
                <w:szCs w:val="22"/>
                <w:lang w:val="en-GB" w:eastAsia="zh-CN"/>
              </w:rPr>
              <w:t>cm</w:t>
            </w:r>
            <w:r w:rsidRPr="003346C9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346C9" w:rsidRPr="003346C9" w:rsidRDefault="003346C9" w:rsidP="003346C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346C9" w:rsidRPr="003346C9" w:rsidRDefault="003346C9" w:rsidP="003346C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346C9" w:rsidRPr="003346C9" w:rsidRDefault="003346C9" w:rsidP="003346C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3346C9" w:rsidRPr="003346C9" w:rsidTr="0029627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346C9" w:rsidRPr="003346C9" w:rsidRDefault="003346C9" w:rsidP="003346C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346C9" w:rsidRPr="003346C9" w:rsidRDefault="003346C9" w:rsidP="003346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346C9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Τεμάχια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346C9" w:rsidRPr="003346C9" w:rsidRDefault="003346C9" w:rsidP="003346C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346C9" w:rsidRPr="003346C9" w:rsidRDefault="003346C9" w:rsidP="003346C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346C9" w:rsidRPr="003346C9" w:rsidRDefault="003346C9" w:rsidP="003346C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3346C9" w:rsidRPr="003346C9" w:rsidTr="0029627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46C9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46C9">
              <w:rPr>
                <w:rFonts w:ascii="Tahoma" w:hAnsi="Tahoma" w:cs="Tahoma"/>
                <w:sz w:val="18"/>
                <w:szCs w:val="18"/>
                <w:lang w:val="en-US"/>
              </w:rPr>
              <w:t>10</w:t>
            </w:r>
            <w:r w:rsidRPr="003346C9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346C9" w:rsidRPr="003346C9" w:rsidRDefault="003346C9" w:rsidP="003346C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46C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3346C9" w:rsidRDefault="00B43CAA" w:rsidP="003346C9"/>
    <w:sectPr w:rsidR="00B43CAA" w:rsidRPr="003346C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3346C9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1</TotalTime>
  <Pages>1</Pages>
  <Words>38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2025-11-26T12:21:00Z</dcterms:created>
  <dcterms:modified xsi:type="dcterms:W3CDTF">2025-11-26T12:21:00Z</dcterms:modified>
</cp:coreProperties>
</file>